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B78FA" w14:textId="59EC9068" w:rsidR="00BA00AB" w:rsidRDefault="00A465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MILFORD</w:t>
      </w:r>
      <w:r>
        <w:rPr>
          <w:rFonts w:ascii="Times New Roman" w:hAnsi="Times New Roman" w:cs="Times New Roman"/>
          <w:sz w:val="24"/>
          <w:szCs w:val="24"/>
        </w:rPr>
        <w:t xml:space="preserve">       (fl.1413)</w:t>
      </w:r>
    </w:p>
    <w:p w14:paraId="636CDCB1" w14:textId="0D751A34" w:rsidR="00A465D6" w:rsidRDefault="00A465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Dorrington, Lincolnshire.</w:t>
      </w:r>
    </w:p>
    <w:p w14:paraId="607AFF80" w14:textId="69A8BDB2" w:rsidR="00A465D6" w:rsidRDefault="00A465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23A99" w14:textId="640EA665" w:rsidR="00A465D6" w:rsidRDefault="00A465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24DFB" w14:textId="20A53CEF" w:rsidR="00A465D6" w:rsidRDefault="00A465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Navenby into lands</w:t>
      </w:r>
    </w:p>
    <w:p w14:paraId="7E1F5ED5" w14:textId="33C3520E" w:rsidR="00A465D6" w:rsidRDefault="00A465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20A8F">
        <w:rPr>
          <w:rFonts w:ascii="Times New Roman" w:hAnsi="Times New Roman" w:cs="Times New Roman"/>
          <w:sz w:val="24"/>
          <w:szCs w:val="24"/>
        </w:rPr>
        <w:t>of Sir Thomas West(q.v.).</w:t>
      </w:r>
    </w:p>
    <w:p w14:paraId="672FB4AE" w14:textId="416F0E88" w:rsidR="00920A8F" w:rsidRDefault="00920A8F" w:rsidP="00920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3054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https://inquisitionspostmortem.ac.uk/view/inquisition/19-052/58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3F5AF97" w14:textId="3D1E3627" w:rsidR="00920A8F" w:rsidRDefault="00920A8F" w:rsidP="00920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103DF3" w14:textId="49256D91" w:rsidR="00920A8F" w:rsidRDefault="00920A8F" w:rsidP="00920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928CB" w14:textId="1A7BB29F" w:rsidR="00920A8F" w:rsidRPr="00920A8F" w:rsidRDefault="00920A8F" w:rsidP="00920A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2022</w:t>
      </w:r>
    </w:p>
    <w:sectPr w:rsidR="00920A8F" w:rsidRPr="00920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C4CB" w14:textId="77777777" w:rsidR="00A465D6" w:rsidRDefault="00A465D6" w:rsidP="009139A6">
      <w:r>
        <w:separator/>
      </w:r>
    </w:p>
  </w:endnote>
  <w:endnote w:type="continuationSeparator" w:id="0">
    <w:p w14:paraId="78F28274" w14:textId="77777777" w:rsidR="00A465D6" w:rsidRDefault="00A465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A5A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14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05D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CD602" w14:textId="77777777" w:rsidR="00A465D6" w:rsidRDefault="00A465D6" w:rsidP="009139A6">
      <w:r>
        <w:separator/>
      </w:r>
    </w:p>
  </w:footnote>
  <w:footnote w:type="continuationSeparator" w:id="0">
    <w:p w14:paraId="0315FFCB" w14:textId="77777777" w:rsidR="00A465D6" w:rsidRDefault="00A465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DA9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79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A31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5D6"/>
    <w:rsid w:val="000666E0"/>
    <w:rsid w:val="002510B7"/>
    <w:rsid w:val="005C130B"/>
    <w:rsid w:val="00826F5C"/>
    <w:rsid w:val="009139A6"/>
    <w:rsid w:val="00920A8F"/>
    <w:rsid w:val="009448BB"/>
    <w:rsid w:val="00A3176C"/>
    <w:rsid w:val="00A465D6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5D8B7"/>
  <w15:chartTrackingRefBased/>
  <w15:docId w15:val="{6178548D-7406-478E-8684-F634F7BA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20A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A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2/5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2022-03-03T20:23:00Z</dcterms:created>
  <dcterms:modified xsi:type="dcterms:W3CDTF">2022-03-03T20:38:00Z</dcterms:modified>
</cp:coreProperties>
</file>